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F85D4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Isabelle FRENCHE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415DE72A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</w:p>
    <w:p w14:paraId="4A7A053B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</w:p>
    <w:p w14:paraId="46279382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Frenche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752AB5B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(http://www.kentarchaeology.org.uk/18/12/29.htm)</w:t>
      </w:r>
    </w:p>
    <w:p w14:paraId="3984A6B0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</w:p>
    <w:p w14:paraId="30FB85AE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</w:p>
    <w:p w14:paraId="3C443296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Oct.1473</w:t>
      </w:r>
      <w:r>
        <w:rPr>
          <w:rFonts w:ascii="Times New Roman" w:hAnsi="Times New Roman" w:cs="Times New Roman"/>
          <w:sz w:val="24"/>
          <w:szCs w:val="24"/>
        </w:rPr>
        <w:tab/>
        <w:t xml:space="preserve">Her godmother, Margaret Hamond, senior, of Ebony, Kent(q.v.), bequeathed </w:t>
      </w:r>
    </w:p>
    <w:p w14:paraId="1F557E2F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 a silver cup.  (ibid.) </w:t>
      </w:r>
    </w:p>
    <w:p w14:paraId="2DD694D0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</w:p>
    <w:p w14:paraId="1C17AAD5" w14:textId="77777777" w:rsidR="009811F6" w:rsidRDefault="009811F6" w:rsidP="009811F6">
      <w:pPr>
        <w:rPr>
          <w:rFonts w:ascii="Times New Roman" w:hAnsi="Times New Roman" w:cs="Times New Roman"/>
          <w:sz w:val="24"/>
          <w:szCs w:val="24"/>
        </w:rPr>
      </w:pPr>
    </w:p>
    <w:p w14:paraId="53017ADB" w14:textId="77777777" w:rsidR="009811F6" w:rsidRPr="00645C6A" w:rsidRDefault="009811F6" w:rsidP="0098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2018</w:t>
      </w:r>
    </w:p>
    <w:p w14:paraId="3387BBA4" w14:textId="77777777" w:rsidR="006B2F86" w:rsidRPr="00E71FC3" w:rsidRDefault="009811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3CEAB" w14:textId="77777777" w:rsidR="009811F6" w:rsidRDefault="009811F6" w:rsidP="00E71FC3">
      <w:r>
        <w:separator/>
      </w:r>
    </w:p>
  </w:endnote>
  <w:endnote w:type="continuationSeparator" w:id="0">
    <w:p w14:paraId="2ADC4B1C" w14:textId="77777777" w:rsidR="009811F6" w:rsidRDefault="009811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7F8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64D81" w14:textId="77777777" w:rsidR="009811F6" w:rsidRDefault="009811F6" w:rsidP="00E71FC3">
      <w:r>
        <w:separator/>
      </w:r>
    </w:p>
  </w:footnote>
  <w:footnote w:type="continuationSeparator" w:id="0">
    <w:p w14:paraId="75D6CBB7" w14:textId="77777777" w:rsidR="009811F6" w:rsidRDefault="009811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1F6"/>
    <w:rsid w:val="001A7C09"/>
    <w:rsid w:val="00577BD5"/>
    <w:rsid w:val="00656CBA"/>
    <w:rsid w:val="006A1F77"/>
    <w:rsid w:val="00733BE7"/>
    <w:rsid w:val="009811F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70108"/>
  <w15:chartTrackingRefBased/>
  <w15:docId w15:val="{2C277642-4B4A-4EC8-A6C8-979D7D61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1F6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2018-02-02T15:34:00Z</dcterms:created>
  <dcterms:modified xsi:type="dcterms:W3CDTF">2018-02-02T15:35:00Z</dcterms:modified>
</cp:coreProperties>
</file>